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Bristol South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Bristol South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Bristol South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Bristol South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Bristol South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Bristol South are estimated to have a score of 1-2 on the PGSI (low-risk gambling), whilst </w:t>
      </w:r>
      <w:r w:rsidRPr="00773DF7">
        <w:rPr>
          <w:rFonts w:ascii="Libre Franklin Light" w:hAnsi="Libre Franklin Light" w:cs="Calibri Light"/>
          <w:b/>
          <w:bCs/>
          <w:color w:val="C45911" w:themeColor="accent2" w:themeShade="BF"/>
        </w:rPr>
        <w:t xml:space="preserve">4.1%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60.6% </w:t>
      </w:r>
      <w:r w:rsidRPr="004747BF">
        <w:rPr>
          <w:rFonts w:ascii="Libre Franklin Light" w:eastAsia="Times New Roman" w:hAnsi="Libre Franklin Light" w:cs="Calibri Light"/>
        </w:rPr>
        <w:t xml:space="preserve">of those respondents classified as PGSI 8+ in Bristol South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Bristol South is estimated to be </w:t>
      </w:r>
      <w:r w:rsidRPr="00773DF7">
        <w:rPr>
          <w:rFonts w:ascii="Libre Franklin Light" w:eastAsia="Times New Roman" w:hAnsi="Libre Franklin Light" w:cs="Calibri Light"/>
          <w:b/>
          <w:bCs/>
          <w:color w:val="C45911" w:themeColor="accent2" w:themeShade="BF"/>
        </w:rPr>
        <w:t xml:space="preserve">£2,050,610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Bristol South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Bristol South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Bristol South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Bristol South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ristol Sou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Bristol South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ristol Sou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Bristol South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27.5%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Bristol South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similar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ristol Sou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Bristol South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27.5%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Bristol South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Bristol South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61.8%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Bristol South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Bristol South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Bristol South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£2,050,610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Bristol South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£33,401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£690,753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£49,483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£13,917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£25,515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£1,237,541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£2,050,610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Bristol South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Bristol South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28.0%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Bristol South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Bristol South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9.7%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Bristol South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Bristol South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64.9%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Bristol South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28.0%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Bristol South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Bristol South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9.7%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Bristol South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Bristol South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64.9%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Bristol South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F75983A-ACCA-42E8-BA08-27B68DB11C4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